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F1B12" w14:textId="121298D5" w:rsidR="002A2A8E" w:rsidRPr="00661892" w:rsidRDefault="002A2A8E" w:rsidP="002A2A8E">
      <w:pPr>
        <w:spacing w:after="0" w:line="240" w:lineRule="auto"/>
        <w:ind w:firstLine="708"/>
        <w:rPr>
          <w:rFonts w:ascii="Times New Roman" w:eastAsia="Arial" w:hAnsi="Times New Roman" w:cs="Times New Roman"/>
          <w:kern w:val="0"/>
          <w:sz w:val="18"/>
          <w:szCs w:val="18"/>
          <w:lang w:eastAsia="pl-PL"/>
          <w14:ligatures w14:val="none"/>
        </w:rPr>
      </w:pPr>
      <w:r w:rsidRPr="00661892">
        <w:rPr>
          <w:rFonts w:ascii="Times New Roman" w:eastAsia="Arial" w:hAnsi="Times New Roman" w:cs="Times New Roman"/>
          <w:b/>
          <w:bCs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                              </w:t>
      </w:r>
      <w:r w:rsidR="00661892">
        <w:rPr>
          <w:rFonts w:ascii="Times New Roman" w:eastAsia="Arial" w:hAnsi="Times New Roman" w:cs="Times New Roman"/>
          <w:b/>
          <w:bCs/>
          <w:kern w:val="0"/>
          <w:sz w:val="18"/>
          <w:szCs w:val="18"/>
          <w:lang w:eastAsia="pl-PL"/>
          <w14:ligatures w14:val="none"/>
        </w:rPr>
        <w:t xml:space="preserve">            </w:t>
      </w:r>
      <w:r w:rsidRPr="00661892">
        <w:rPr>
          <w:rFonts w:ascii="Times New Roman" w:eastAsia="Arial" w:hAnsi="Times New Roman" w:cs="Times New Roman"/>
          <w:b/>
          <w:bCs/>
          <w:kern w:val="0"/>
          <w:sz w:val="18"/>
          <w:szCs w:val="18"/>
          <w:lang w:eastAsia="pl-PL"/>
          <w14:ligatures w14:val="none"/>
        </w:rPr>
        <w:t xml:space="preserve">   </w:t>
      </w:r>
      <w:r w:rsidRPr="00661892">
        <w:rPr>
          <w:rFonts w:ascii="Times New Roman" w:eastAsia="Arial" w:hAnsi="Times New Roman" w:cs="Times New Roman"/>
          <w:kern w:val="0"/>
          <w:sz w:val="18"/>
          <w:szCs w:val="18"/>
          <w:lang w:eastAsia="pl-PL"/>
          <w14:ligatures w14:val="none"/>
        </w:rPr>
        <w:t xml:space="preserve">Załącznik nr </w:t>
      </w:r>
      <w:r w:rsidR="00661892" w:rsidRPr="00661892">
        <w:rPr>
          <w:rFonts w:ascii="Times New Roman" w:eastAsia="Arial" w:hAnsi="Times New Roman" w:cs="Times New Roman"/>
          <w:kern w:val="0"/>
          <w:sz w:val="18"/>
          <w:szCs w:val="18"/>
          <w:lang w:eastAsia="pl-PL"/>
          <w14:ligatures w14:val="none"/>
        </w:rPr>
        <w:t>5</w:t>
      </w:r>
    </w:p>
    <w:p w14:paraId="21BE5516" w14:textId="77777777" w:rsidR="002A2A8E" w:rsidRDefault="002A2A8E" w:rsidP="002A2A8E">
      <w:pPr>
        <w:spacing w:after="0" w:line="240" w:lineRule="auto"/>
        <w:ind w:firstLine="708"/>
        <w:rPr>
          <w:rFonts w:ascii="Cambria" w:eastAsia="Arial" w:hAnsi="Cambria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1DD2F4C7" w14:textId="77777777" w:rsidR="002A2A8E" w:rsidRDefault="002A2A8E" w:rsidP="002A2A8E">
      <w:pPr>
        <w:spacing w:after="0" w:line="240" w:lineRule="auto"/>
        <w:ind w:firstLine="708"/>
        <w:rPr>
          <w:rFonts w:ascii="Cambria" w:eastAsia="Arial" w:hAnsi="Cambria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41052A38" w14:textId="77777777" w:rsidR="002A2A8E" w:rsidRDefault="002A2A8E" w:rsidP="002A2A8E">
      <w:pPr>
        <w:spacing w:after="0" w:line="240" w:lineRule="auto"/>
        <w:ind w:firstLine="708"/>
        <w:rPr>
          <w:rFonts w:ascii="Cambria" w:eastAsia="Arial" w:hAnsi="Cambria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7E317B75" w14:textId="77777777" w:rsidR="002A2A8E" w:rsidRPr="00440D86" w:rsidRDefault="002A2A8E" w:rsidP="002A2A8E">
      <w:pPr>
        <w:spacing w:after="0" w:line="240" w:lineRule="auto"/>
        <w:ind w:firstLine="708"/>
        <w:rPr>
          <w:rFonts w:ascii="Cambria" w:eastAsia="Arial" w:hAnsi="Cambria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440D86">
        <w:rPr>
          <w:rFonts w:ascii="Cambria" w:eastAsia="Arial" w:hAnsi="Cambria" w:cs="Arial"/>
          <w:b/>
          <w:bCs/>
          <w:kern w:val="0"/>
          <w:sz w:val="20"/>
          <w:szCs w:val="20"/>
          <w:lang w:eastAsia="pl-PL"/>
          <w14:ligatures w14:val="none"/>
        </w:rPr>
        <w:t>Wykonawca:</w:t>
      </w:r>
    </w:p>
    <w:p w14:paraId="4B5A44E5" w14:textId="77777777" w:rsidR="002A2A8E" w:rsidRPr="00440D86" w:rsidRDefault="002A2A8E" w:rsidP="002A2A8E">
      <w:pPr>
        <w:spacing w:after="0" w:line="240" w:lineRule="auto"/>
        <w:rPr>
          <w:rFonts w:ascii="Cambria" w:eastAsia="Arial" w:hAnsi="Cambria" w:cs="Arial"/>
          <w:kern w:val="0"/>
          <w:sz w:val="20"/>
          <w:szCs w:val="20"/>
          <w:lang w:eastAsia="pl-PL"/>
          <w14:ligatures w14:val="none"/>
        </w:rPr>
      </w:pPr>
      <w:r w:rsidRPr="00440D86">
        <w:rPr>
          <w:rFonts w:ascii="Cambria" w:eastAsia="Arial" w:hAnsi="Cambria" w:cs="Arial"/>
          <w:kern w:val="0"/>
          <w:sz w:val="20"/>
          <w:szCs w:val="20"/>
          <w:lang w:eastAsia="pl-PL"/>
          <w14:ligatures w14:val="none"/>
        </w:rPr>
        <w:t>………………………………………………….</w:t>
      </w:r>
    </w:p>
    <w:p w14:paraId="6111D5BD" w14:textId="77777777" w:rsidR="002A2A8E" w:rsidRPr="00440D86" w:rsidRDefault="002A2A8E" w:rsidP="002A2A8E">
      <w:pPr>
        <w:spacing w:after="0" w:line="240" w:lineRule="auto"/>
        <w:rPr>
          <w:rFonts w:ascii="Cambria" w:eastAsia="Arial" w:hAnsi="Cambria" w:cs="Arial"/>
          <w:kern w:val="0"/>
          <w:sz w:val="20"/>
          <w:szCs w:val="20"/>
          <w:lang w:eastAsia="pl-PL"/>
          <w14:ligatures w14:val="none"/>
        </w:rPr>
      </w:pPr>
      <w:r w:rsidRPr="00440D86">
        <w:rPr>
          <w:rFonts w:ascii="Cambria" w:eastAsia="Arial" w:hAnsi="Cambria" w:cs="Arial"/>
          <w:kern w:val="0"/>
          <w:sz w:val="20"/>
          <w:szCs w:val="20"/>
          <w:lang w:eastAsia="pl-PL"/>
          <w14:ligatures w14:val="none"/>
        </w:rPr>
        <w:t>………………………………………………….</w:t>
      </w:r>
    </w:p>
    <w:p w14:paraId="0441979E" w14:textId="77777777" w:rsidR="002A2A8E" w:rsidRPr="00440D86" w:rsidRDefault="002A2A8E" w:rsidP="002A2A8E">
      <w:pPr>
        <w:spacing w:after="0" w:line="240" w:lineRule="auto"/>
        <w:rPr>
          <w:rFonts w:ascii="Cambria" w:eastAsia="Arial" w:hAnsi="Cambria" w:cs="Arial"/>
          <w:kern w:val="0"/>
          <w:sz w:val="20"/>
          <w:szCs w:val="20"/>
          <w:lang w:eastAsia="pl-PL"/>
          <w14:ligatures w14:val="none"/>
        </w:rPr>
      </w:pPr>
      <w:r w:rsidRPr="00440D86">
        <w:rPr>
          <w:rFonts w:ascii="Cambria" w:eastAsia="Arial" w:hAnsi="Cambria" w:cs="Arial"/>
          <w:kern w:val="0"/>
          <w:sz w:val="20"/>
          <w:szCs w:val="20"/>
          <w:lang w:eastAsia="pl-PL"/>
          <w14:ligatures w14:val="none"/>
        </w:rPr>
        <w:t>……………………………………..…………..</w:t>
      </w:r>
    </w:p>
    <w:p w14:paraId="636247B6" w14:textId="77777777" w:rsidR="002A2A8E" w:rsidRPr="00440D86" w:rsidRDefault="002A2A8E" w:rsidP="002A2A8E">
      <w:pPr>
        <w:spacing w:after="0" w:line="240" w:lineRule="auto"/>
        <w:ind w:firstLine="708"/>
        <w:rPr>
          <w:rFonts w:ascii="Cambria" w:eastAsia="Arial" w:hAnsi="Cambria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440D86">
        <w:rPr>
          <w:rFonts w:ascii="Cambria" w:eastAsia="Arial" w:hAnsi="Cambria" w:cs="Arial"/>
          <w:i/>
          <w:iCs/>
          <w:kern w:val="0"/>
          <w:sz w:val="16"/>
          <w:szCs w:val="16"/>
          <w:lang w:eastAsia="pl-PL"/>
          <w14:ligatures w14:val="none"/>
        </w:rPr>
        <w:t>(pełna nazwa/firma)</w:t>
      </w:r>
    </w:p>
    <w:p w14:paraId="4C65FD9D" w14:textId="77777777" w:rsidR="002A2A8E" w:rsidRPr="00440D86" w:rsidRDefault="002A2A8E" w:rsidP="002A2A8E">
      <w:pPr>
        <w:spacing w:before="120"/>
        <w:jc w:val="center"/>
        <w:rPr>
          <w:rFonts w:ascii="Cambria" w:hAnsi="Cambria"/>
          <w:b/>
          <w:kern w:val="0"/>
          <w:sz w:val="20"/>
          <w:szCs w:val="20"/>
          <w14:ligatures w14:val="none"/>
        </w:rPr>
      </w:pPr>
    </w:p>
    <w:p w14:paraId="7FBF4A78" w14:textId="77777777" w:rsidR="002A2A8E" w:rsidRPr="00440D86" w:rsidRDefault="002A2A8E" w:rsidP="002A2A8E">
      <w:pPr>
        <w:spacing w:before="120"/>
        <w:jc w:val="center"/>
        <w:rPr>
          <w:rFonts w:ascii="Cambria" w:hAnsi="Cambria"/>
          <w:b/>
          <w:kern w:val="0"/>
          <w:sz w:val="20"/>
          <w:szCs w:val="20"/>
          <w14:ligatures w14:val="none"/>
        </w:rPr>
      </w:pPr>
    </w:p>
    <w:p w14:paraId="6898E703" w14:textId="77777777" w:rsidR="002A2A8E" w:rsidRPr="00440D86" w:rsidRDefault="002A2A8E" w:rsidP="002A2A8E">
      <w:pPr>
        <w:spacing w:before="120"/>
        <w:jc w:val="center"/>
        <w:rPr>
          <w:rFonts w:ascii="Cambria" w:hAnsi="Cambria"/>
          <w:b/>
          <w:kern w:val="0"/>
          <w:sz w:val="20"/>
          <w:szCs w:val="20"/>
          <w14:ligatures w14:val="none"/>
        </w:rPr>
      </w:pPr>
      <w:r w:rsidRPr="00440D86">
        <w:rPr>
          <w:rFonts w:ascii="Cambria" w:hAnsi="Cambria"/>
          <w:b/>
          <w:kern w:val="0"/>
          <w:sz w:val="20"/>
          <w:szCs w:val="20"/>
          <w14:ligatures w14:val="none"/>
        </w:rPr>
        <w:t>WYKAZ OSÓB</w:t>
      </w:r>
    </w:p>
    <w:p w14:paraId="4CE33D06" w14:textId="11A507D8" w:rsidR="002A2A8E" w:rsidRPr="00440D86" w:rsidRDefault="002A2A8E" w:rsidP="002A2A8E">
      <w:pPr>
        <w:spacing w:before="120"/>
        <w:jc w:val="center"/>
        <w:rPr>
          <w:rFonts w:ascii="Cambria" w:hAnsi="Cambria"/>
          <w:b/>
          <w:color w:val="000000" w:themeColor="text1"/>
          <w:kern w:val="0"/>
          <w:sz w:val="20"/>
          <w:szCs w:val="20"/>
          <w14:ligatures w14:val="none"/>
        </w:rPr>
      </w:pPr>
      <w:r w:rsidRPr="00440D86">
        <w:rPr>
          <w:rFonts w:ascii="Cambria" w:hAnsi="Cambria"/>
          <w:b/>
          <w:kern w:val="0"/>
          <w:sz w:val="20"/>
          <w:szCs w:val="20"/>
          <w14:ligatures w14:val="none"/>
        </w:rPr>
        <w:t>spełniających wymagania określone w rozdziale I</w:t>
      </w:r>
      <w:r w:rsidR="006F6E79">
        <w:rPr>
          <w:rFonts w:ascii="Cambria" w:hAnsi="Cambria"/>
          <w:b/>
          <w:kern w:val="0"/>
          <w:sz w:val="20"/>
          <w:szCs w:val="20"/>
          <w14:ligatures w14:val="none"/>
        </w:rPr>
        <w:t>X</w:t>
      </w:r>
      <w:r w:rsidRPr="00440D86">
        <w:rPr>
          <w:rFonts w:ascii="Cambria" w:hAnsi="Cambria"/>
          <w:b/>
          <w:kern w:val="0"/>
          <w:sz w:val="20"/>
          <w:szCs w:val="20"/>
          <w14:ligatures w14:val="none"/>
        </w:rPr>
        <w:t xml:space="preserve"> SWZ</w:t>
      </w:r>
    </w:p>
    <w:p w14:paraId="44A8EE57" w14:textId="77777777" w:rsidR="002A2A8E" w:rsidRPr="00440D86" w:rsidRDefault="002A2A8E" w:rsidP="002A2A8E">
      <w:pPr>
        <w:spacing w:after="120"/>
        <w:jc w:val="center"/>
        <w:rPr>
          <w:rFonts w:ascii="Cambria" w:hAnsi="Cambria"/>
          <w:b/>
          <w:kern w:val="0"/>
          <w:sz w:val="20"/>
          <w:szCs w:val="20"/>
          <w14:ligatures w14:val="none"/>
        </w:rPr>
      </w:pPr>
    </w:p>
    <w:p w14:paraId="1FCC4D4F" w14:textId="77777777" w:rsidR="002A2A8E" w:rsidRPr="00440D86" w:rsidRDefault="002A2A8E" w:rsidP="002A2A8E">
      <w:pPr>
        <w:spacing w:before="60" w:after="60"/>
        <w:jc w:val="both"/>
        <w:rPr>
          <w:rFonts w:ascii="Cambria" w:hAnsi="Cambria"/>
          <w:kern w:val="0"/>
          <w:sz w:val="20"/>
          <w:szCs w:val="20"/>
          <w14:ligatures w14:val="none"/>
        </w:rPr>
      </w:pPr>
      <w:r w:rsidRPr="00440D86">
        <w:rPr>
          <w:rFonts w:ascii="Cambria" w:hAnsi="Cambria"/>
          <w:kern w:val="0"/>
          <w:sz w:val="20"/>
          <w:szCs w:val="20"/>
          <w14:ligatures w14:val="none"/>
        </w:rPr>
        <w:t xml:space="preserve">Składając ofertę w postępowaniu o udzielenie zamówienia </w:t>
      </w:r>
      <w:r w:rsidRPr="00440D86">
        <w:rPr>
          <w:rFonts w:ascii="Cambria" w:hAnsi="Cambria" w:cs="Arial"/>
          <w:kern w:val="0"/>
          <w:sz w:val="20"/>
          <w:szCs w:val="20"/>
          <w14:ligatures w14:val="none"/>
        </w:rPr>
        <w:t xml:space="preserve">prowadzonego w trybie przetargu nieograniczonego, zgodnie z postanowieniami „Regulaminu udzielania zamówień sektorowych współfinansowanych ze środków zewnętrznych” Lubańskiego Przedsiębiorstwa Wodociągów i Kanalizacji Sp. z o. o.,  </w:t>
      </w:r>
      <w:r w:rsidRPr="00440D86">
        <w:rPr>
          <w:rFonts w:ascii="Cambria" w:hAnsi="Cambria"/>
          <w:kern w:val="0"/>
          <w:sz w:val="20"/>
          <w:szCs w:val="20"/>
          <w14:ligatures w14:val="none"/>
        </w:rPr>
        <w:t xml:space="preserve">pn.: </w:t>
      </w:r>
    </w:p>
    <w:p w14:paraId="6DF5D23A" w14:textId="3E3326F9" w:rsidR="00661892" w:rsidRPr="00661892" w:rsidRDefault="00661892" w:rsidP="002A2A8E">
      <w:pPr>
        <w:spacing w:line="276" w:lineRule="auto"/>
        <w:jc w:val="both"/>
        <w:rPr>
          <w:rFonts w:ascii="Cambria" w:hAnsi="Cambria"/>
          <w:b/>
          <w:bCs/>
          <w:kern w:val="0"/>
          <w:sz w:val="20"/>
          <w:szCs w:val="20"/>
          <w14:ligatures w14:val="none"/>
        </w:rPr>
      </w:pPr>
      <w:r w:rsidRPr="00661892">
        <w:rPr>
          <w:rFonts w:ascii="Cambria" w:hAnsi="Cambria"/>
          <w:b/>
          <w:bCs/>
          <w:kern w:val="0"/>
          <w:sz w:val="20"/>
          <w:szCs w:val="20"/>
          <w14:ligatures w14:val="none"/>
        </w:rPr>
        <w:t>Przebudowa części nadziemnej zbiornika zapasowo-wyrównawczego wody czystej wraz z rewaloryzacją sąsiednich terenów zielonych, ciągów pieszych oraz modernizacja części elektro-energetycznej i sterowniczej zbiornika</w:t>
      </w:r>
    </w:p>
    <w:p w14:paraId="15B74A0E" w14:textId="6E7DDF8B" w:rsidR="002A2A8E" w:rsidRPr="00440D86" w:rsidRDefault="002A2A8E" w:rsidP="002A2A8E">
      <w:pPr>
        <w:spacing w:line="276" w:lineRule="auto"/>
        <w:jc w:val="both"/>
        <w:rPr>
          <w:rFonts w:ascii="Cambria" w:hAnsi="Cambria"/>
          <w:kern w:val="0"/>
          <w:sz w:val="20"/>
          <w:szCs w:val="20"/>
          <w14:ligatures w14:val="none"/>
        </w:rPr>
      </w:pPr>
      <w:r w:rsidRPr="00440D86">
        <w:rPr>
          <w:rFonts w:ascii="Cambria" w:hAnsi="Cambria"/>
          <w:kern w:val="0"/>
          <w:sz w:val="20"/>
          <w:szCs w:val="20"/>
          <w14:ligatures w14:val="none"/>
        </w:rPr>
        <w:t>przedstawiamy poniżej</w:t>
      </w:r>
      <w:r w:rsidRPr="00440D86">
        <w:rPr>
          <w:rFonts w:ascii="Cambria" w:hAnsi="Cambria"/>
          <w:b/>
          <w:kern w:val="0"/>
          <w:sz w:val="20"/>
          <w:szCs w:val="20"/>
          <w14:ligatures w14:val="none"/>
        </w:rPr>
        <w:t xml:space="preserve"> </w:t>
      </w:r>
      <w:r w:rsidRPr="00440D86">
        <w:rPr>
          <w:rFonts w:ascii="Cambria" w:hAnsi="Cambria"/>
          <w:kern w:val="0"/>
          <w:sz w:val="20"/>
          <w:szCs w:val="20"/>
          <w14:ligatures w14:val="none"/>
        </w:rPr>
        <w:t>wykaz osób, które zostaną skierowane do realizacji zamówienia, w zakresie niezbędnym dla wykazania spełniania warunku udziału w postępowaniu dotyczącego zdolności technicznej lub zawodowej w zakresie dysponowania odpowiednim potencjałem kadrowym:</w:t>
      </w:r>
    </w:p>
    <w:tbl>
      <w:tblPr>
        <w:tblStyle w:val="Tabela-Siatka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02"/>
        <w:gridCol w:w="1701"/>
        <w:gridCol w:w="1701"/>
        <w:gridCol w:w="1984"/>
        <w:gridCol w:w="1478"/>
        <w:gridCol w:w="1574"/>
      </w:tblGrid>
      <w:tr w:rsidR="002A2A8E" w:rsidRPr="00440D86" w14:paraId="769C8A85" w14:textId="77777777" w:rsidTr="007B23E4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C8DD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</w:rPr>
            </w:pPr>
            <w:r w:rsidRPr="00440D86">
              <w:rPr>
                <w:rFonts w:ascii="Cambria" w:hAnsi="Cambria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8E97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</w:rPr>
            </w:pPr>
            <w:r w:rsidRPr="00440D86">
              <w:rPr>
                <w:rFonts w:ascii="Cambria" w:hAnsi="Cambria"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1B8F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</w:rPr>
            </w:pPr>
            <w:r w:rsidRPr="00440D86">
              <w:rPr>
                <w:rFonts w:ascii="Cambria" w:hAnsi="Cambria"/>
              </w:rPr>
              <w:t>Kwalifikacje zawodowe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1B96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</w:rPr>
            </w:pPr>
            <w:r w:rsidRPr="00440D86">
              <w:rPr>
                <w:rFonts w:ascii="Cambria" w:hAnsi="Cambria"/>
              </w:rPr>
              <w:t>Doświadczenie osoby niezbędne dla wykonania zamówienia</w:t>
            </w:r>
            <w:r w:rsidRPr="00440D86">
              <w:rPr>
                <w:rFonts w:ascii="Cambria" w:hAnsi="Cambria"/>
                <w:vertAlign w:val="superscript"/>
              </w:rPr>
              <w:t>1)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0CC8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</w:rPr>
            </w:pPr>
            <w:r w:rsidRPr="00440D86">
              <w:rPr>
                <w:rFonts w:ascii="Cambria" w:hAnsi="Cambria"/>
              </w:rPr>
              <w:t>Zakres wykonywanych czynności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0C7B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</w:rPr>
            </w:pPr>
            <w:r w:rsidRPr="00440D86">
              <w:rPr>
                <w:rFonts w:ascii="Cambria" w:hAnsi="Cambria"/>
              </w:rPr>
              <w:t>Podstawa dysponowania osobą</w:t>
            </w:r>
          </w:p>
        </w:tc>
      </w:tr>
      <w:tr w:rsidR="002A2A8E" w:rsidRPr="00440D86" w14:paraId="0BB26F86" w14:textId="77777777" w:rsidTr="007B23E4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7B073A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  <w:i/>
              </w:rPr>
            </w:pPr>
            <w:r w:rsidRPr="00440D86">
              <w:rPr>
                <w:rFonts w:ascii="Cambria" w:hAnsi="Cambria"/>
                <w:i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D1201B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  <w:i/>
              </w:rPr>
            </w:pPr>
            <w:r w:rsidRPr="00440D86">
              <w:rPr>
                <w:rFonts w:ascii="Cambria" w:hAnsi="Cambria"/>
                <w:i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C94BCD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  <w:i/>
              </w:rPr>
            </w:pPr>
            <w:r w:rsidRPr="00440D86">
              <w:rPr>
                <w:rFonts w:ascii="Cambria" w:hAnsi="Cambria"/>
                <w:i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6DE6D1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  <w:i/>
              </w:rPr>
            </w:pPr>
            <w:r w:rsidRPr="00440D86">
              <w:rPr>
                <w:rFonts w:ascii="Cambria" w:hAnsi="Cambria"/>
                <w:i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D3CC228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  <w:i/>
              </w:rPr>
            </w:pPr>
            <w:r w:rsidRPr="00440D86">
              <w:rPr>
                <w:rFonts w:ascii="Cambria" w:hAnsi="Cambria"/>
                <w:i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F15763" w14:textId="77777777" w:rsidR="002A2A8E" w:rsidRPr="00440D86" w:rsidRDefault="002A2A8E" w:rsidP="007B23E4">
            <w:pPr>
              <w:spacing w:line="276" w:lineRule="auto"/>
              <w:jc w:val="center"/>
              <w:rPr>
                <w:rFonts w:ascii="Cambria" w:hAnsi="Cambria"/>
                <w:i/>
              </w:rPr>
            </w:pPr>
            <w:r w:rsidRPr="00440D86">
              <w:rPr>
                <w:rFonts w:ascii="Cambria" w:hAnsi="Cambria"/>
                <w:i/>
              </w:rPr>
              <w:t>6</w:t>
            </w:r>
          </w:p>
        </w:tc>
      </w:tr>
      <w:tr w:rsidR="002A2A8E" w:rsidRPr="00440D86" w14:paraId="60BB9EC7" w14:textId="77777777" w:rsidTr="007B23E4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1336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  <w:r w:rsidRPr="00440D86">
              <w:rPr>
                <w:rFonts w:ascii="Cambria" w:hAnsi="Cambria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ECEA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8EDE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CDE4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653D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  <w:highlight w:val="yellow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C4F5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2A2A8E" w:rsidRPr="00440D86" w14:paraId="4BFAD630" w14:textId="77777777" w:rsidTr="007B23E4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25D7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  <w:r w:rsidRPr="00440D86">
              <w:rPr>
                <w:rFonts w:ascii="Cambria" w:hAnsi="Cambria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7203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ACD0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8B97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0C80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  <w:highlight w:val="yellow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72E0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2A2A8E" w:rsidRPr="00440D86" w14:paraId="48296ADC" w14:textId="77777777" w:rsidTr="007B23E4">
        <w:trPr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CEF8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  <w:r w:rsidRPr="00440D86">
              <w:rPr>
                <w:rFonts w:ascii="Cambria" w:hAnsi="Cambria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F0A2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7076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3136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D65B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  <w:highlight w:val="yellow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56EC" w14:textId="77777777" w:rsidR="002A2A8E" w:rsidRPr="00440D86" w:rsidRDefault="002A2A8E" w:rsidP="007B23E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77F54C91" w14:textId="77777777" w:rsidR="002A2A8E" w:rsidRPr="00440D86" w:rsidRDefault="002A2A8E" w:rsidP="002A2A8E">
      <w:pPr>
        <w:spacing w:line="360" w:lineRule="auto"/>
        <w:jc w:val="both"/>
        <w:rPr>
          <w:rFonts w:ascii="Cambria" w:hAnsi="Cambria"/>
          <w:kern w:val="0"/>
          <w:sz w:val="20"/>
          <w:szCs w:val="20"/>
          <w14:ligatures w14:val="none"/>
        </w:rPr>
      </w:pPr>
    </w:p>
    <w:p w14:paraId="18873DEE" w14:textId="77777777" w:rsidR="002A2A8E" w:rsidRPr="00440D86" w:rsidRDefault="002A2A8E" w:rsidP="002A2A8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Cambria" w:hAnsi="Cambria"/>
          <w:i/>
          <w:kern w:val="0"/>
          <w:sz w:val="20"/>
          <w:szCs w:val="20"/>
          <w14:ligatures w14:val="none"/>
        </w:rPr>
      </w:pPr>
      <w:r w:rsidRPr="00440D86">
        <w:rPr>
          <w:rFonts w:ascii="Cambria" w:hAnsi="Cambria"/>
          <w:i/>
          <w:kern w:val="0"/>
          <w:sz w:val="20"/>
          <w:szCs w:val="20"/>
          <w14:ligatures w14:val="none"/>
        </w:rPr>
        <w:t>Należy wskazać doświadczenie w pełnych latach;</w:t>
      </w:r>
    </w:p>
    <w:p w14:paraId="175F92A1" w14:textId="77777777" w:rsidR="002A2A8E" w:rsidRDefault="002A2A8E" w:rsidP="002A2A8E">
      <w:pPr>
        <w:spacing w:line="276" w:lineRule="auto"/>
        <w:jc w:val="both"/>
        <w:rPr>
          <w:rFonts w:ascii="Cambria" w:hAnsi="Cambria" w:cs="Arial"/>
          <w:kern w:val="0"/>
          <w:sz w:val="20"/>
          <w:szCs w:val="20"/>
          <w14:ligatures w14:val="none"/>
        </w:rPr>
      </w:pPr>
    </w:p>
    <w:p w14:paraId="4888E2AF" w14:textId="77777777" w:rsidR="002A2A8E" w:rsidRPr="00440D86" w:rsidRDefault="002A2A8E" w:rsidP="002A2A8E">
      <w:pPr>
        <w:spacing w:line="276" w:lineRule="auto"/>
        <w:jc w:val="both"/>
        <w:rPr>
          <w:rFonts w:ascii="Cambria" w:hAnsi="Cambria" w:cs="Arial"/>
          <w:kern w:val="0"/>
          <w:sz w:val="20"/>
          <w:szCs w:val="20"/>
          <w14:ligatures w14:val="none"/>
        </w:rPr>
      </w:pPr>
      <w:r w:rsidRPr="00440D86">
        <w:rPr>
          <w:rFonts w:ascii="Cambria" w:hAnsi="Cambria" w:cs="Arial"/>
          <w:kern w:val="0"/>
          <w:sz w:val="20"/>
          <w:szCs w:val="20"/>
          <w14:ligatures w14:val="none"/>
        </w:rPr>
        <w:lastRenderedPageBreak/>
        <w:t>Oświadczam, że wszystkie informacje podane powyżej są aktualne i zgodne z prawdą oraz zostały przedstawione z pełną świadomością konsekwencji wprowadzenia Zamawiającego w błąd przy przedstawianiu informacji.</w:t>
      </w:r>
    </w:p>
    <w:p w14:paraId="466D3641" w14:textId="77777777" w:rsidR="002A2A8E" w:rsidRPr="00440D86" w:rsidRDefault="002A2A8E" w:rsidP="002A2A8E">
      <w:pPr>
        <w:spacing w:line="360" w:lineRule="auto"/>
        <w:jc w:val="both"/>
        <w:rPr>
          <w:rFonts w:ascii="Cambria" w:hAnsi="Cambria" w:cs="Times New Roman"/>
          <w:kern w:val="0"/>
          <w:sz w:val="20"/>
          <w:szCs w:val="20"/>
          <w14:ligatures w14:val="none"/>
        </w:rPr>
      </w:pPr>
    </w:p>
    <w:p w14:paraId="66C73DEB" w14:textId="77777777" w:rsidR="002A2A8E" w:rsidRPr="00440D86" w:rsidRDefault="002A2A8E" w:rsidP="002A2A8E">
      <w:pPr>
        <w:spacing w:after="0" w:line="240" w:lineRule="auto"/>
        <w:jc w:val="both"/>
        <w:rPr>
          <w:rFonts w:ascii="Cambria" w:eastAsia="Arial" w:hAnsi="Cambria" w:cs="Arial"/>
          <w:i/>
          <w:kern w:val="0"/>
          <w:sz w:val="18"/>
          <w:szCs w:val="18"/>
          <w:lang w:eastAsia="pl-PL"/>
          <w14:ligatures w14:val="none"/>
        </w:rPr>
      </w:pPr>
    </w:p>
    <w:p w14:paraId="049F4634" w14:textId="77777777" w:rsidR="002A2A8E" w:rsidRPr="00440D86" w:rsidRDefault="002A2A8E" w:rsidP="002A2A8E">
      <w:pPr>
        <w:spacing w:after="0" w:line="240" w:lineRule="auto"/>
        <w:jc w:val="both"/>
        <w:rPr>
          <w:rFonts w:ascii="Cambria" w:eastAsia="Arial" w:hAnsi="Cambria" w:cs="Arial"/>
          <w:i/>
          <w:kern w:val="0"/>
          <w:sz w:val="18"/>
          <w:szCs w:val="18"/>
          <w:lang w:eastAsia="pl-PL"/>
          <w14:ligatures w14:val="none"/>
        </w:rPr>
      </w:pPr>
    </w:p>
    <w:p w14:paraId="6D54E698" w14:textId="77777777" w:rsidR="002A2A8E" w:rsidRPr="00440D86" w:rsidRDefault="002A2A8E" w:rsidP="002A2A8E">
      <w:pPr>
        <w:tabs>
          <w:tab w:val="left" w:pos="5529"/>
          <w:tab w:val="center" w:pos="6663"/>
          <w:tab w:val="right" w:pos="9000"/>
        </w:tabs>
        <w:spacing w:after="0" w:line="240" w:lineRule="auto"/>
        <w:jc w:val="right"/>
        <w:rPr>
          <w:rFonts w:ascii="Cambria" w:eastAsia="Arial" w:hAnsi="Cambria" w:cs="Arial"/>
          <w:kern w:val="0"/>
          <w:sz w:val="18"/>
          <w:szCs w:val="18"/>
          <w:lang w:eastAsia="pl-PL"/>
          <w14:ligatures w14:val="none"/>
        </w:rPr>
      </w:pPr>
      <w:r w:rsidRPr="00440D86">
        <w:rPr>
          <w:rFonts w:ascii="Cambria" w:eastAsia="Arial" w:hAnsi="Cambria" w:cs="Arial"/>
          <w:kern w:val="0"/>
          <w:sz w:val="18"/>
          <w:szCs w:val="18"/>
          <w:lang w:eastAsia="pl-PL"/>
          <w14:ligatures w14:val="none"/>
        </w:rPr>
        <w:t>…………………........................................................................</w:t>
      </w:r>
    </w:p>
    <w:p w14:paraId="6D1F4DC7" w14:textId="77777777" w:rsidR="002A2A8E" w:rsidRPr="00440D86" w:rsidRDefault="002A2A8E" w:rsidP="002A2A8E">
      <w:pPr>
        <w:tabs>
          <w:tab w:val="left" w:pos="5529"/>
          <w:tab w:val="center" w:pos="6663"/>
          <w:tab w:val="right" w:pos="9000"/>
        </w:tabs>
        <w:spacing w:after="0" w:line="240" w:lineRule="auto"/>
        <w:jc w:val="center"/>
        <w:rPr>
          <w:rFonts w:ascii="Cambria" w:eastAsia="Arial" w:hAnsi="Cambria" w:cs="Arial"/>
          <w:kern w:val="0"/>
          <w:sz w:val="16"/>
          <w:szCs w:val="16"/>
          <w:lang w:eastAsia="pl-PL"/>
          <w14:ligatures w14:val="none"/>
        </w:rPr>
      </w:pPr>
      <w:r w:rsidRPr="00440D86">
        <w:rPr>
          <w:rFonts w:ascii="Cambria" w:eastAsia="Arial" w:hAnsi="Cambria" w:cs="Arial"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</w:t>
      </w:r>
      <w:r w:rsidRPr="00440D86">
        <w:rPr>
          <w:rFonts w:ascii="Cambria" w:eastAsia="Arial" w:hAnsi="Cambria" w:cs="Arial"/>
          <w:kern w:val="0"/>
          <w:sz w:val="18"/>
          <w:szCs w:val="18"/>
          <w:lang w:eastAsia="pl-PL"/>
          <w14:ligatures w14:val="none"/>
        </w:rPr>
        <w:tab/>
        <w:t>(</w:t>
      </w:r>
      <w:r w:rsidRPr="00440D86">
        <w:rPr>
          <w:rFonts w:ascii="Cambria" w:eastAsia="Arial" w:hAnsi="Cambria" w:cs="Arial"/>
          <w:kern w:val="0"/>
          <w:sz w:val="16"/>
          <w:szCs w:val="16"/>
          <w:lang w:eastAsia="pl-PL"/>
          <w14:ligatures w14:val="none"/>
        </w:rPr>
        <w:t>podpis, pieczęć)</w:t>
      </w:r>
    </w:p>
    <w:p w14:paraId="64F7AF2C" w14:textId="77777777" w:rsidR="002A2A8E" w:rsidRPr="00440D86" w:rsidRDefault="002A2A8E" w:rsidP="002A2A8E">
      <w:pPr>
        <w:tabs>
          <w:tab w:val="left" w:pos="5529"/>
          <w:tab w:val="center" w:pos="6663"/>
          <w:tab w:val="right" w:pos="9000"/>
        </w:tabs>
        <w:spacing w:after="0" w:line="240" w:lineRule="auto"/>
        <w:jc w:val="center"/>
        <w:rPr>
          <w:rFonts w:ascii="Cambria" w:eastAsia="Arial" w:hAnsi="Cambria" w:cs="Arial"/>
          <w:kern w:val="0"/>
          <w:sz w:val="16"/>
          <w:szCs w:val="16"/>
          <w:lang w:eastAsia="pl-PL"/>
          <w14:ligatures w14:val="none"/>
        </w:rPr>
      </w:pPr>
    </w:p>
    <w:p w14:paraId="0D0809C6" w14:textId="77777777" w:rsidR="002A2A8E" w:rsidRPr="00440D86" w:rsidRDefault="002A2A8E" w:rsidP="002A2A8E">
      <w:pPr>
        <w:tabs>
          <w:tab w:val="left" w:pos="5529"/>
          <w:tab w:val="center" w:pos="6663"/>
          <w:tab w:val="right" w:pos="9000"/>
        </w:tabs>
        <w:spacing w:after="0" w:line="240" w:lineRule="auto"/>
        <w:rPr>
          <w:rFonts w:ascii="Cambria" w:eastAsia="Arial" w:hAnsi="Cambria" w:cs="Arial"/>
          <w:kern w:val="0"/>
          <w:sz w:val="18"/>
          <w:szCs w:val="18"/>
          <w:lang w:eastAsia="pl-PL"/>
          <w14:ligatures w14:val="none"/>
        </w:rPr>
      </w:pPr>
    </w:p>
    <w:p w14:paraId="086B9BCB" w14:textId="77777777" w:rsidR="002A2A8E" w:rsidRPr="00440D86" w:rsidRDefault="002A2A8E" w:rsidP="002A2A8E">
      <w:pPr>
        <w:tabs>
          <w:tab w:val="left" w:pos="5529"/>
          <w:tab w:val="center" w:pos="6663"/>
          <w:tab w:val="right" w:pos="9000"/>
        </w:tabs>
        <w:spacing w:after="0" w:line="240" w:lineRule="auto"/>
        <w:jc w:val="center"/>
        <w:rPr>
          <w:rFonts w:ascii="Cambria" w:eastAsia="Arial" w:hAnsi="Cambria" w:cs="Arial"/>
          <w:kern w:val="0"/>
          <w:sz w:val="18"/>
          <w:szCs w:val="18"/>
          <w:lang w:eastAsia="pl-PL"/>
          <w14:ligatures w14:val="none"/>
        </w:rPr>
      </w:pPr>
      <w:r w:rsidRPr="00440D86">
        <w:rPr>
          <w:rFonts w:ascii="Cambria" w:eastAsia="Arial" w:hAnsi="Cambria" w:cs="Arial"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                               Data: .....................................................................................</w:t>
      </w:r>
    </w:p>
    <w:p w14:paraId="23446A54" w14:textId="77777777" w:rsidR="002A2A8E" w:rsidRPr="00440D86" w:rsidRDefault="002A2A8E" w:rsidP="002A2A8E">
      <w:pPr>
        <w:spacing w:after="0" w:line="240" w:lineRule="auto"/>
        <w:jc w:val="both"/>
        <w:rPr>
          <w:rFonts w:ascii="Cambria" w:eastAsia="Arial" w:hAnsi="Cambria" w:cs="Arial"/>
          <w:i/>
          <w:kern w:val="0"/>
          <w:sz w:val="18"/>
          <w:szCs w:val="18"/>
          <w:lang w:eastAsia="pl-PL"/>
          <w14:ligatures w14:val="none"/>
        </w:rPr>
      </w:pPr>
    </w:p>
    <w:p w14:paraId="12AFD91B" w14:textId="77777777" w:rsidR="002A2A8E" w:rsidRPr="00440D86" w:rsidRDefault="002A2A8E" w:rsidP="002A2A8E"/>
    <w:p w14:paraId="1A76CB7A" w14:textId="753CB0D2" w:rsidR="00E94486" w:rsidRPr="002A2A8E" w:rsidRDefault="00E94486" w:rsidP="002A2A8E"/>
    <w:sectPr w:rsidR="00E94486" w:rsidRPr="002A2A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59C7" w14:textId="77777777" w:rsidR="00B81929" w:rsidRDefault="00B81929" w:rsidP="00E94486">
      <w:pPr>
        <w:spacing w:after="0" w:line="240" w:lineRule="auto"/>
      </w:pPr>
      <w:r>
        <w:separator/>
      </w:r>
    </w:p>
  </w:endnote>
  <w:endnote w:type="continuationSeparator" w:id="0">
    <w:p w14:paraId="1C00B90F" w14:textId="77777777" w:rsidR="00B81929" w:rsidRDefault="00B81929" w:rsidP="00E9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56D16" w14:textId="77777777" w:rsidR="00CE127E" w:rsidRDefault="00CE12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96DFC" w14:textId="77777777" w:rsidR="00D92345" w:rsidRDefault="00D92345">
    <w:pPr>
      <w:pStyle w:val="Stopka"/>
    </w:pPr>
  </w:p>
  <w:tbl>
    <w:tblPr>
      <w:tblStyle w:val="Tabela-Siatka"/>
      <w:tblW w:w="10971" w:type="dxa"/>
      <w:tblInd w:w="-998" w:type="dxa"/>
      <w:tblBorders>
        <w:top w:val="single" w:sz="4" w:space="0" w:color="0070C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50"/>
      <w:gridCol w:w="3544"/>
      <w:gridCol w:w="3877"/>
    </w:tblGrid>
    <w:tr w:rsidR="00274A5F" w14:paraId="0E718178" w14:textId="77777777" w:rsidTr="00040A3B">
      <w:tc>
        <w:tcPr>
          <w:tcW w:w="3550" w:type="dxa"/>
        </w:tcPr>
        <w:p w14:paraId="0E9D4F6A" w14:textId="77777777" w:rsidR="00A100C4" w:rsidRPr="00A100C4" w:rsidRDefault="00A100C4" w:rsidP="000A22D6">
          <w:pPr>
            <w:pStyle w:val="Stopka"/>
            <w:rPr>
              <w:sz w:val="8"/>
              <w:szCs w:val="8"/>
            </w:rPr>
          </w:pPr>
        </w:p>
        <w:p w14:paraId="43FC5A84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NIP 613-13-84-458</w:t>
          </w:r>
        </w:p>
        <w:p w14:paraId="43295EF5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Regon 230477190</w:t>
          </w:r>
        </w:p>
        <w:p w14:paraId="252CB126" w14:textId="77777777" w:rsidR="00274A5F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KRS 0000087953</w:t>
          </w:r>
        </w:p>
        <w:p w14:paraId="3E94D7F8" w14:textId="77777777" w:rsidR="003C7C4A" w:rsidRPr="00E30C7E" w:rsidRDefault="003C7C4A" w:rsidP="003C7C4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Kapitał zakładowy 38 </w:t>
          </w:r>
          <w:r w:rsidR="00126008">
            <w:rPr>
              <w:sz w:val="18"/>
              <w:szCs w:val="18"/>
            </w:rPr>
            <w:t>4</w:t>
          </w:r>
          <w:r w:rsidRPr="00E30C7E">
            <w:rPr>
              <w:sz w:val="18"/>
              <w:szCs w:val="18"/>
            </w:rPr>
            <w:t>46 000.00</w:t>
          </w:r>
          <w:r>
            <w:rPr>
              <w:sz w:val="18"/>
              <w:szCs w:val="18"/>
            </w:rPr>
            <w:t xml:space="preserve"> PLN</w:t>
          </w:r>
        </w:p>
        <w:p w14:paraId="6F2E24C6" w14:textId="77777777" w:rsidR="003C7C4A" w:rsidRPr="003E527C" w:rsidRDefault="003C7C4A" w:rsidP="000A22D6">
          <w:pPr>
            <w:pStyle w:val="Stopka"/>
            <w:rPr>
              <w:sz w:val="18"/>
              <w:szCs w:val="18"/>
            </w:rPr>
          </w:pPr>
        </w:p>
      </w:tc>
      <w:tc>
        <w:tcPr>
          <w:tcW w:w="3544" w:type="dxa"/>
        </w:tcPr>
        <w:p w14:paraId="5845BE68" w14:textId="77777777" w:rsidR="00A100C4" w:rsidRPr="00A100C4" w:rsidRDefault="00A100C4" w:rsidP="003C7C4A">
          <w:pPr>
            <w:pStyle w:val="Stopka"/>
            <w:rPr>
              <w:sz w:val="8"/>
              <w:szCs w:val="8"/>
            </w:rPr>
          </w:pPr>
        </w:p>
        <w:p w14:paraId="06A68D00" w14:textId="77777777" w:rsidR="003C7C4A" w:rsidRPr="002A2A8E" w:rsidRDefault="00EC3C0E" w:rsidP="00040A3B">
          <w:pPr>
            <w:pStyle w:val="Stopka"/>
            <w:ind w:right="-773"/>
            <w:rPr>
              <w:sz w:val="18"/>
              <w:szCs w:val="18"/>
              <w:lang w:val="en-US"/>
            </w:rPr>
          </w:pPr>
          <w:r w:rsidRPr="002A2A8E">
            <w:rPr>
              <w:sz w:val="18"/>
              <w:szCs w:val="18"/>
              <w:lang w:val="en-US"/>
            </w:rPr>
            <w:t>Tel. 75 </w:t>
          </w:r>
          <w:r w:rsidR="009A6D08" w:rsidRPr="002A2A8E">
            <w:rPr>
              <w:sz w:val="18"/>
              <w:szCs w:val="18"/>
              <w:lang w:val="en-US"/>
            </w:rPr>
            <w:t>721</w:t>
          </w:r>
          <w:r w:rsidRPr="002A2A8E">
            <w:rPr>
              <w:sz w:val="18"/>
              <w:szCs w:val="18"/>
              <w:lang w:val="en-US"/>
            </w:rPr>
            <w:t xml:space="preserve"> </w:t>
          </w:r>
          <w:r w:rsidR="009A6D08" w:rsidRPr="002A2A8E">
            <w:rPr>
              <w:sz w:val="18"/>
              <w:szCs w:val="18"/>
              <w:lang w:val="en-US"/>
            </w:rPr>
            <w:t>88</w:t>
          </w:r>
          <w:r w:rsidRPr="002A2A8E">
            <w:rPr>
              <w:sz w:val="18"/>
              <w:szCs w:val="18"/>
              <w:lang w:val="en-US"/>
            </w:rPr>
            <w:t xml:space="preserve"> </w:t>
          </w:r>
          <w:r w:rsidR="009A6D08" w:rsidRPr="002A2A8E">
            <w:rPr>
              <w:sz w:val="18"/>
              <w:szCs w:val="18"/>
              <w:lang w:val="en-US"/>
            </w:rPr>
            <w:t>11</w:t>
          </w:r>
        </w:p>
        <w:p w14:paraId="3E7BFE16" w14:textId="77777777" w:rsidR="003C7C4A" w:rsidRPr="002A2A8E" w:rsidRDefault="003628F9" w:rsidP="003C7C4A">
          <w:pPr>
            <w:pStyle w:val="Stopka"/>
            <w:rPr>
              <w:sz w:val="18"/>
              <w:szCs w:val="18"/>
              <w:lang w:val="en-US"/>
            </w:rPr>
          </w:pPr>
          <w:r w:rsidRPr="002A2A8E">
            <w:rPr>
              <w:sz w:val="18"/>
              <w:szCs w:val="18"/>
              <w:lang w:val="en-US"/>
            </w:rPr>
            <w:t xml:space="preserve">Tel. </w:t>
          </w:r>
          <w:proofErr w:type="spellStart"/>
          <w:r w:rsidRPr="002A2A8E">
            <w:rPr>
              <w:sz w:val="18"/>
              <w:szCs w:val="18"/>
              <w:lang w:val="en-US"/>
            </w:rPr>
            <w:t>c</w:t>
          </w:r>
          <w:r w:rsidR="00EC3C0E" w:rsidRPr="002A2A8E">
            <w:rPr>
              <w:sz w:val="18"/>
              <w:szCs w:val="18"/>
              <w:lang w:val="en-US"/>
            </w:rPr>
            <w:t>ałodobowy</w:t>
          </w:r>
          <w:proofErr w:type="spellEnd"/>
          <w:r w:rsidR="00EC3C0E" w:rsidRPr="002A2A8E">
            <w:rPr>
              <w:sz w:val="18"/>
              <w:szCs w:val="18"/>
              <w:lang w:val="en-US"/>
            </w:rPr>
            <w:t xml:space="preserve"> +48 600 428 836</w:t>
          </w:r>
        </w:p>
        <w:p w14:paraId="35CF579A" w14:textId="77777777" w:rsidR="00E30C7E" w:rsidRPr="002A2A8E" w:rsidRDefault="00EC3C0E" w:rsidP="003C7C4A">
          <w:pPr>
            <w:pStyle w:val="Stopka"/>
            <w:rPr>
              <w:sz w:val="18"/>
              <w:szCs w:val="18"/>
              <w:lang w:val="en-US"/>
            </w:rPr>
          </w:pPr>
          <w:r w:rsidRPr="002A2A8E">
            <w:rPr>
              <w:sz w:val="18"/>
              <w:szCs w:val="18"/>
              <w:lang w:val="en-US"/>
            </w:rPr>
            <w:t xml:space="preserve">e-mail </w:t>
          </w:r>
          <w:r>
            <w:fldChar w:fldCharType="begin"/>
          </w:r>
          <w:r w:rsidRPr="00661892">
            <w:rPr>
              <w:lang w:val="en-US"/>
            </w:rPr>
            <w:instrText>HYPERLINK "mailto:sekretariat@lpwik.pl"</w:instrText>
          </w:r>
          <w:r>
            <w:fldChar w:fldCharType="separate"/>
          </w:r>
          <w:r w:rsidRPr="002A2A8E">
            <w:rPr>
              <w:rStyle w:val="Hipercze"/>
              <w:sz w:val="18"/>
              <w:szCs w:val="18"/>
              <w:lang w:val="en-US"/>
            </w:rPr>
            <w:t>sekretariat@lpwik.pl</w:t>
          </w:r>
          <w:r>
            <w:fldChar w:fldCharType="end"/>
          </w:r>
        </w:p>
        <w:p w14:paraId="6E607EF7" w14:textId="77777777" w:rsidR="00EC3C0E" w:rsidRDefault="00EC3C0E" w:rsidP="003C7C4A">
          <w:pPr>
            <w:pStyle w:val="Stopka"/>
            <w:rPr>
              <w:sz w:val="18"/>
              <w:szCs w:val="18"/>
            </w:rPr>
          </w:pPr>
          <w:r w:rsidRPr="00764B2A">
            <w:rPr>
              <w:sz w:val="18"/>
              <w:szCs w:val="18"/>
            </w:rPr>
            <w:t xml:space="preserve">BIP </w:t>
          </w:r>
          <w:hyperlink r:id="rId1" w:history="1">
            <w:r w:rsidR="003628F9" w:rsidRPr="005175B9">
              <w:rPr>
                <w:rStyle w:val="Hipercze"/>
                <w:sz w:val="18"/>
                <w:szCs w:val="18"/>
              </w:rPr>
              <w:t>www.lpwik.luban.pl</w:t>
            </w:r>
          </w:hyperlink>
        </w:p>
        <w:p w14:paraId="06F3C9A3" w14:textId="77777777" w:rsidR="003628F9" w:rsidRDefault="000D0459" w:rsidP="003C7C4A">
          <w:pPr>
            <w:pStyle w:val="Stopka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ePUAP</w:t>
          </w:r>
          <w:proofErr w:type="spellEnd"/>
          <w:r>
            <w:rPr>
              <w:sz w:val="18"/>
              <w:szCs w:val="18"/>
            </w:rPr>
            <w:t xml:space="preserve"> /LPWIK/</w:t>
          </w:r>
          <w:proofErr w:type="spellStart"/>
          <w:r>
            <w:rPr>
              <w:sz w:val="18"/>
              <w:szCs w:val="18"/>
            </w:rPr>
            <w:t>SkrytkaESP</w:t>
          </w:r>
          <w:proofErr w:type="spellEnd"/>
        </w:p>
        <w:p w14:paraId="518B2816" w14:textId="77777777" w:rsidR="00040A3B" w:rsidRPr="003628F9" w:rsidRDefault="00040A3B" w:rsidP="003C7C4A">
          <w:pPr>
            <w:pStyle w:val="Stopka"/>
            <w:rPr>
              <w:sz w:val="18"/>
              <w:szCs w:val="18"/>
            </w:rPr>
          </w:pPr>
          <w:r w:rsidRPr="00040A3B">
            <w:rPr>
              <w:sz w:val="18"/>
              <w:szCs w:val="18"/>
            </w:rPr>
            <w:t>e-Doręczenia: AE:PL-23015-66405-TBJIT-29</w:t>
          </w:r>
        </w:p>
      </w:tc>
      <w:tc>
        <w:tcPr>
          <w:tcW w:w="3877" w:type="dxa"/>
        </w:tcPr>
        <w:p w14:paraId="628DC4D5" w14:textId="77777777" w:rsidR="00A100C4" w:rsidRPr="00A100C4" w:rsidRDefault="00A100C4">
          <w:pPr>
            <w:pStyle w:val="Stopka"/>
            <w:rPr>
              <w:sz w:val="8"/>
              <w:szCs w:val="8"/>
            </w:rPr>
          </w:pPr>
        </w:p>
        <w:p w14:paraId="73C50E58" w14:textId="77777777" w:rsidR="00274A5F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Konto bankowe</w:t>
          </w:r>
          <w:r>
            <w:rPr>
              <w:sz w:val="18"/>
              <w:szCs w:val="18"/>
            </w:rPr>
            <w:t xml:space="preserve"> </w:t>
          </w:r>
          <w:r w:rsidRPr="00E30C7E">
            <w:rPr>
              <w:sz w:val="18"/>
              <w:szCs w:val="18"/>
            </w:rPr>
            <w:t>Santander Bank Polska</w:t>
          </w:r>
        </w:p>
        <w:p w14:paraId="69C4468B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Oddział Lubań</w:t>
          </w:r>
        </w:p>
        <w:p w14:paraId="29D33703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52 1090 1955 0000 0005 2000 6931</w:t>
          </w:r>
        </w:p>
        <w:p w14:paraId="26F232E0" w14:textId="77777777" w:rsidR="000D0459" w:rsidRDefault="000D0459">
          <w:pPr>
            <w:pStyle w:val="Stopka"/>
            <w:rPr>
              <w:sz w:val="18"/>
              <w:szCs w:val="18"/>
            </w:rPr>
          </w:pPr>
        </w:p>
        <w:p w14:paraId="34968B79" w14:textId="77777777" w:rsidR="000D0459" w:rsidRDefault="000D0459">
          <w:pPr>
            <w:pStyle w:val="Stopka"/>
          </w:pPr>
          <w:r w:rsidRPr="003628F9">
            <w:rPr>
              <w:sz w:val="18"/>
              <w:szCs w:val="18"/>
            </w:rPr>
            <w:t>www.lpwik.pl</w:t>
          </w:r>
        </w:p>
      </w:tc>
    </w:tr>
  </w:tbl>
  <w:p w14:paraId="33808A46" w14:textId="77777777" w:rsidR="00274A5F" w:rsidRPr="008A212A" w:rsidRDefault="007B3A7F" w:rsidP="007B3A7F">
    <w:pPr>
      <w:pStyle w:val="Stopka"/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235A5B1C" wp14:editId="5C660B80">
          <wp:extent cx="5760720" cy="754380"/>
          <wp:effectExtent l="0" t="0" r="0" b="7620"/>
          <wp:docPr id="19954404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440470" name="Obraz 199544047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DB68B" w14:textId="77777777" w:rsidR="00CE127E" w:rsidRDefault="00CE12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F5A64" w14:textId="77777777" w:rsidR="00B81929" w:rsidRDefault="00B81929" w:rsidP="00E94486">
      <w:pPr>
        <w:spacing w:after="0" w:line="240" w:lineRule="auto"/>
      </w:pPr>
      <w:r>
        <w:separator/>
      </w:r>
    </w:p>
  </w:footnote>
  <w:footnote w:type="continuationSeparator" w:id="0">
    <w:p w14:paraId="27FA21A7" w14:textId="77777777" w:rsidR="00B81929" w:rsidRDefault="00B81929" w:rsidP="00E94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61984" w14:textId="77777777" w:rsidR="00CE127E" w:rsidRDefault="00CE12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A1004" w14:textId="77777777" w:rsidR="00E94486" w:rsidRDefault="00AF4145" w:rsidP="00AF4145">
    <w:pPr>
      <w:pStyle w:val="Nagwek"/>
      <w:jc w:val="right"/>
    </w:pPr>
    <w:r w:rsidRPr="000E4CDF">
      <w:rPr>
        <w:rFonts w:ascii="Times New Roman" w:eastAsia="Times New Roman" w:hAnsi="Times New Roman" w:cs="Times New Roman"/>
        <w:noProof/>
        <w:sz w:val="16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203D0E58" wp14:editId="615C0C8D">
          <wp:simplePos x="0" y="0"/>
          <wp:positionH relativeFrom="column">
            <wp:posOffset>-315063</wp:posOffset>
          </wp:positionH>
          <wp:positionV relativeFrom="paragraph">
            <wp:posOffset>94832</wp:posOffset>
          </wp:positionV>
          <wp:extent cx="2154037" cy="697692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6309" cy="7049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6520" w:type="dxa"/>
      <w:tblInd w:w="3261" w:type="dxa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0"/>
    </w:tblGrid>
    <w:tr w:rsidR="00E94486" w14:paraId="67722E7A" w14:textId="77777777" w:rsidTr="004A76E4">
      <w:tc>
        <w:tcPr>
          <w:tcW w:w="6520" w:type="dxa"/>
        </w:tcPr>
        <w:p w14:paraId="2FA51DC1" w14:textId="77777777" w:rsidR="00E94486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Lubańskie Przedsiębiorstwo Wodociąg</w:t>
          </w:r>
          <w:r w:rsidR="00FB5ADD" w:rsidRPr="00E96E1E">
            <w:rPr>
              <w:b/>
              <w:bCs/>
              <w:sz w:val="24"/>
              <w:szCs w:val="24"/>
            </w:rPr>
            <w:t>ów</w:t>
          </w:r>
          <w:r w:rsidRPr="00E96E1E">
            <w:rPr>
              <w:b/>
              <w:bCs/>
              <w:sz w:val="24"/>
              <w:szCs w:val="24"/>
            </w:rPr>
            <w:t xml:space="preserve"> i Kanalizacji Sp. z o.o.</w:t>
          </w:r>
        </w:p>
        <w:p w14:paraId="6C7346B5" w14:textId="77777777" w:rsidR="00A100C4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ul. Mickiewicza 1</w:t>
          </w:r>
          <w:r w:rsidR="009A6D08">
            <w:rPr>
              <w:b/>
              <w:bCs/>
              <w:sz w:val="24"/>
              <w:szCs w:val="24"/>
            </w:rPr>
            <w:t>B</w:t>
          </w:r>
          <w:r w:rsidR="00494A11">
            <w:rPr>
              <w:b/>
              <w:bCs/>
              <w:sz w:val="24"/>
              <w:szCs w:val="24"/>
            </w:rPr>
            <w:t xml:space="preserve">  </w:t>
          </w:r>
          <w:r w:rsidR="00A100C4" w:rsidRPr="00E96E1E">
            <w:rPr>
              <w:b/>
              <w:bCs/>
              <w:sz w:val="24"/>
              <w:szCs w:val="24"/>
            </w:rPr>
            <w:t>59-800 Lubań</w:t>
          </w:r>
        </w:p>
        <w:p w14:paraId="1D6C868A" w14:textId="77777777" w:rsidR="001D52E2" w:rsidRDefault="001D52E2" w:rsidP="00E94486">
          <w:pPr>
            <w:pStyle w:val="Nagwek"/>
            <w:jc w:val="center"/>
          </w:pPr>
        </w:p>
      </w:tc>
    </w:tr>
  </w:tbl>
  <w:p w14:paraId="226DF010" w14:textId="77777777" w:rsidR="00E94486" w:rsidRDefault="00E94486">
    <w:pPr>
      <w:pStyle w:val="Nagwek"/>
    </w:pPr>
  </w:p>
  <w:p w14:paraId="6E9F654F" w14:textId="77777777" w:rsidR="00E94486" w:rsidRDefault="00E9448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FE3A2" w14:textId="77777777" w:rsidR="00CE127E" w:rsidRDefault="00CE12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F12367"/>
    <w:multiLevelType w:val="hybridMultilevel"/>
    <w:tmpl w:val="DBC0DE06"/>
    <w:lvl w:ilvl="0" w:tplc="37948766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8516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8E"/>
    <w:rsid w:val="00040A3B"/>
    <w:rsid w:val="000A22D6"/>
    <w:rsid w:val="000D0459"/>
    <w:rsid w:val="00126008"/>
    <w:rsid w:val="0017287B"/>
    <w:rsid w:val="001D52E2"/>
    <w:rsid w:val="00235548"/>
    <w:rsid w:val="00274A5F"/>
    <w:rsid w:val="002A2A8E"/>
    <w:rsid w:val="003628F9"/>
    <w:rsid w:val="00373A92"/>
    <w:rsid w:val="003C7C4A"/>
    <w:rsid w:val="003E527C"/>
    <w:rsid w:val="0044065B"/>
    <w:rsid w:val="00490AFC"/>
    <w:rsid w:val="00494A11"/>
    <w:rsid w:val="004A76E4"/>
    <w:rsid w:val="004B1C64"/>
    <w:rsid w:val="004C5CAD"/>
    <w:rsid w:val="004D6323"/>
    <w:rsid w:val="00510AE1"/>
    <w:rsid w:val="005164B2"/>
    <w:rsid w:val="005A1370"/>
    <w:rsid w:val="00661892"/>
    <w:rsid w:val="006F6E79"/>
    <w:rsid w:val="00764B2A"/>
    <w:rsid w:val="007A5E52"/>
    <w:rsid w:val="007B3A7F"/>
    <w:rsid w:val="007C7B81"/>
    <w:rsid w:val="008A212A"/>
    <w:rsid w:val="009A6D08"/>
    <w:rsid w:val="00A100C4"/>
    <w:rsid w:val="00AF4145"/>
    <w:rsid w:val="00B81929"/>
    <w:rsid w:val="00CE127E"/>
    <w:rsid w:val="00D92345"/>
    <w:rsid w:val="00DC775F"/>
    <w:rsid w:val="00DD7C3F"/>
    <w:rsid w:val="00DF4AC8"/>
    <w:rsid w:val="00E30C7E"/>
    <w:rsid w:val="00E94486"/>
    <w:rsid w:val="00E96E1E"/>
    <w:rsid w:val="00EB344A"/>
    <w:rsid w:val="00EC3C0E"/>
    <w:rsid w:val="00F51DD3"/>
    <w:rsid w:val="00FB5ADD"/>
    <w:rsid w:val="00FC0DB7"/>
    <w:rsid w:val="00FC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E59DD"/>
  <w15:chartTrackingRefBased/>
  <w15:docId w15:val="{BAFD72EA-4B0F-4356-9B98-B3EDA5D25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A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486"/>
  </w:style>
  <w:style w:type="paragraph" w:styleId="Stopka">
    <w:name w:val="footer"/>
    <w:basedOn w:val="Normalny"/>
    <w:link w:val="StopkaZnak"/>
    <w:uiPriority w:val="99"/>
    <w:unhideWhenUsed/>
    <w:rsid w:val="00E9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4486"/>
  </w:style>
  <w:style w:type="character" w:styleId="Hipercze">
    <w:name w:val="Hyperlink"/>
    <w:basedOn w:val="Domylnaczcionkaakapitu"/>
    <w:uiPriority w:val="99"/>
    <w:unhideWhenUsed/>
    <w:rsid w:val="00E9448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448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9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A2A8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lpwik.luban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as01\DokumentyFirmowe\FORMULARZE\PismoFirmoweFenix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PismoFirmoweFenix</Template>
  <TotalTime>1</TotalTime>
  <Pages>2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Tytuł</vt:lpstr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</dc:title>
  <dc:subject/>
  <dc:creator>Katarzyna Wysota</dc:creator>
  <cp:keywords/>
  <dc:description/>
  <cp:lastModifiedBy>Dział IT LPWiK</cp:lastModifiedBy>
  <cp:revision>2</cp:revision>
  <cp:lastPrinted>2024-01-19T07:52:00Z</cp:lastPrinted>
  <dcterms:created xsi:type="dcterms:W3CDTF">2026-03-06T09:44:00Z</dcterms:created>
  <dcterms:modified xsi:type="dcterms:W3CDTF">2026-03-06T09:44:00Z</dcterms:modified>
</cp:coreProperties>
</file>